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16CA9AA2" w:rsidR="000C4456" w:rsidRPr="00063F54" w:rsidRDefault="000C4456" w:rsidP="00843DD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6163C4">
        <w:rPr>
          <w:rFonts w:ascii="Arial Fett" w:hAnsi="Arial Fett"/>
          <w:b/>
          <w:bCs/>
          <w:caps/>
          <w:szCs w:val="22"/>
        </w:rPr>
        <w:t>0</w:t>
      </w:r>
      <w:r w:rsidR="00504F28">
        <w:rPr>
          <w:rFonts w:ascii="Arial Fett" w:hAnsi="Arial Fett"/>
          <w:b/>
          <w:bCs/>
          <w:caps/>
          <w:szCs w:val="22"/>
        </w:rPr>
        <w:t>2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52AEF">
        <w:rPr>
          <w:rFonts w:ascii="Arial Fett" w:hAnsi="Arial Fett"/>
          <w:b/>
          <w:bCs/>
          <w:caps/>
          <w:szCs w:val="22"/>
        </w:rPr>
        <w:t>Bewerber-/</w:t>
      </w:r>
      <w:r w:rsidR="0027285B">
        <w:rPr>
          <w:rFonts w:ascii="Arial Fett" w:hAnsi="Arial Fett"/>
          <w:b/>
          <w:bCs/>
          <w:caps/>
          <w:szCs w:val="22"/>
        </w:rPr>
        <w:t>Bietergemeinschaftserklärung</w:t>
      </w:r>
    </w:p>
    <w:p w14:paraId="71CC3AEE" w14:textId="3125C64C" w:rsidR="00910205" w:rsidRPr="00910205" w:rsidRDefault="003B6E52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Bewerber-/</w:t>
      </w:r>
      <w:r w:rsidR="00910205" w:rsidRPr="00910205">
        <w:t>Bietergemeinschaften</w:t>
      </w:r>
    </w:p>
    <w:p w14:paraId="23C0CA48" w14:textId="25888202" w:rsidR="00336A87" w:rsidRDefault="008722E1" w:rsidP="008722E1">
      <w:pPr>
        <w:spacing w:after="120" w:line="240" w:lineRule="auto"/>
        <w:rPr>
          <w:rFonts w:cs="Arial"/>
          <w:bCs/>
          <w:szCs w:val="20"/>
        </w:rPr>
      </w:pPr>
      <w:bookmarkStart w:id="0" w:name="_Hlk129762456"/>
      <w:r>
        <w:rPr>
          <w:rFonts w:cs="Arial"/>
          <w:bCs/>
          <w:szCs w:val="20"/>
        </w:rPr>
        <w:t xml:space="preserve">Sofern Sie beabsichtigen </w:t>
      </w:r>
      <w:r w:rsidR="00336A87">
        <w:rPr>
          <w:rFonts w:cs="Arial"/>
          <w:bCs/>
          <w:szCs w:val="20"/>
        </w:rPr>
        <w:t>sich als Bietergemeinschaft am Vergabeverfahren zu beteilige</w:t>
      </w:r>
      <w:r>
        <w:rPr>
          <w:rFonts w:cs="Arial"/>
          <w:bCs/>
          <w:szCs w:val="20"/>
        </w:rPr>
        <w:t xml:space="preserve">n, muss </w:t>
      </w:r>
      <w:r w:rsidR="00336A87">
        <w:rPr>
          <w:rFonts w:cs="Arial"/>
          <w:bCs/>
          <w:szCs w:val="20"/>
        </w:rPr>
        <w:t xml:space="preserve">die nachfolgende Erklärung </w:t>
      </w:r>
      <w:r>
        <w:rPr>
          <w:rFonts w:cs="Arial"/>
          <w:bCs/>
          <w:szCs w:val="20"/>
        </w:rPr>
        <w:t>abgegeben werden</w:t>
      </w:r>
      <w:r w:rsidR="00336A87">
        <w:rPr>
          <w:rFonts w:cs="Arial"/>
          <w:bCs/>
          <w:szCs w:val="20"/>
        </w:rPr>
        <w:t>. Die Erklärung ist</w:t>
      </w:r>
      <w:r w:rsidR="00336A87" w:rsidRPr="0001159F">
        <w:rPr>
          <w:rFonts w:cs="Arial"/>
          <w:bCs/>
          <w:szCs w:val="20"/>
        </w:rPr>
        <w:t xml:space="preserve"> </w:t>
      </w:r>
      <w:r w:rsidR="00336A87" w:rsidRPr="0025742B">
        <w:rPr>
          <w:rFonts w:cs="Arial"/>
          <w:bCs/>
          <w:szCs w:val="20"/>
        </w:rPr>
        <w:t>von allen Mitgliedern der Bietergemeinschaft vollständig</w:t>
      </w:r>
      <w:r w:rsidR="00336A87" w:rsidRPr="0014468B">
        <w:rPr>
          <w:rFonts w:cs="Arial"/>
          <w:bCs/>
          <w:szCs w:val="20"/>
        </w:rPr>
        <w:t xml:space="preserve"> unterzeichnet </w:t>
      </w:r>
      <w:r w:rsidR="00336A87">
        <w:rPr>
          <w:rFonts w:cs="Arial"/>
          <w:bCs/>
          <w:szCs w:val="20"/>
        </w:rPr>
        <w:t>einzureichen.</w:t>
      </w:r>
    </w:p>
    <w:bookmarkEnd w:id="0"/>
    <w:p w14:paraId="07D2F9FB" w14:textId="162A06FE" w:rsidR="0027285B" w:rsidRDefault="0027285B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Erklärung</w:t>
      </w:r>
    </w:p>
    <w:p w14:paraId="50220FB5" w14:textId="41825705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Wir, die </w:t>
      </w:r>
      <w:r w:rsidR="00DD0948">
        <w:rPr>
          <w:rFonts w:cs="Arial"/>
          <w:bCs/>
          <w:szCs w:val="20"/>
        </w:rPr>
        <w:t xml:space="preserve">im nachtstehenden Mitgliederverzeichnis </w:t>
      </w:r>
      <w:r w:rsidRPr="00867DCF">
        <w:rPr>
          <w:rFonts w:cs="Arial"/>
          <w:bCs/>
          <w:szCs w:val="20"/>
        </w:rPr>
        <w:t xml:space="preserve">aufgeführten Unternehmen, haben für die Teilnahme an dem </w:t>
      </w:r>
      <w:r>
        <w:rPr>
          <w:rFonts w:cs="Arial"/>
          <w:bCs/>
          <w:szCs w:val="20"/>
        </w:rPr>
        <w:t>in der Kopfzeile genannten</w:t>
      </w:r>
      <w:r w:rsidRPr="00867DCF">
        <w:rPr>
          <w:rFonts w:cs="Arial"/>
          <w:bCs/>
          <w:szCs w:val="20"/>
        </w:rPr>
        <w:t xml:space="preserve"> Vergabeverfahren eine Bietergemeinschaft gebildet</w:t>
      </w:r>
      <w:r w:rsidR="001D2FF7">
        <w:rPr>
          <w:rFonts w:cs="Arial"/>
          <w:bCs/>
          <w:szCs w:val="20"/>
        </w:rPr>
        <w:t>:</w:t>
      </w:r>
    </w:p>
    <w:sdt>
      <w:sdtPr>
        <w:rPr>
          <w:szCs w:val="22"/>
        </w:rPr>
        <w:id w:val="1036862633"/>
        <w:placeholder>
          <w:docPart w:val="C8F1068CCBD444FC98DAA2B9A99B0D86"/>
        </w:placeholder>
        <w:showingPlcHdr/>
      </w:sdtPr>
      <w:sdtEndPr/>
      <w:sdtContent>
        <w:p w14:paraId="28F76F28" w14:textId="77777777" w:rsidR="001D2FF7" w:rsidRPr="00A4219C" w:rsidRDefault="001D2FF7" w:rsidP="001D2FF7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4F42E3D2" w14:textId="54B2595B" w:rsidR="001D2FF7" w:rsidRPr="001D2FF7" w:rsidRDefault="001D2FF7" w:rsidP="001D2FF7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der Bietergemeinschaft</w:t>
      </w:r>
    </w:p>
    <w:p w14:paraId="2D3A9884" w14:textId="021D4593" w:rsidR="00867DCF" w:rsidRDefault="00867DCF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Bevollmächtigte vertretungsberechtigte Person</w:t>
      </w:r>
    </w:p>
    <w:p w14:paraId="5AC2832B" w14:textId="6CC28ECC" w:rsidR="0027285B" w:rsidRDefault="001D2FF7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</w:t>
      </w:r>
      <w:r w:rsidR="0027285B">
        <w:rPr>
          <w:rFonts w:cs="Arial"/>
          <w:bCs/>
          <w:szCs w:val="20"/>
        </w:rPr>
        <w:t xml:space="preserve"> Bietergemeinschaft erklär</w:t>
      </w:r>
      <w:r>
        <w:rPr>
          <w:rFonts w:cs="Arial"/>
          <w:bCs/>
          <w:szCs w:val="20"/>
        </w:rPr>
        <w:t>t als bevollmächtigte/n Vertreter/in:</w:t>
      </w:r>
    </w:p>
    <w:sdt>
      <w:sdtPr>
        <w:rPr>
          <w:szCs w:val="22"/>
        </w:rPr>
        <w:id w:val="-1390498022"/>
        <w:placeholder>
          <w:docPart w:val="D3A5841639E642A59A5072D9117363D1"/>
        </w:placeholder>
        <w:showingPlcHdr/>
      </w:sdtPr>
      <w:sdtEndPr/>
      <w:sdtContent>
        <w:p w14:paraId="6709BC8A" w14:textId="77777777" w:rsidR="00867DCF" w:rsidRPr="00A4219C" w:rsidRDefault="00867DCF" w:rsidP="00843DDE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7B92F35D" w14:textId="4159EFD5" w:rsidR="00867DCF" w:rsidRPr="00A4219C" w:rsidRDefault="00867DCF" w:rsidP="00843DDE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und Anschrift</w:t>
      </w:r>
      <w:r w:rsidR="00EA4237">
        <w:rPr>
          <w:bCs/>
          <w:sz w:val="18"/>
          <w:szCs w:val="18"/>
        </w:rPr>
        <w:t xml:space="preserve"> der</w:t>
      </w:r>
      <w:r>
        <w:rPr>
          <w:bCs/>
          <w:sz w:val="18"/>
          <w:szCs w:val="18"/>
        </w:rPr>
        <w:t xml:space="preserve"> vertretungsberechtigten Person</w:t>
      </w:r>
    </w:p>
    <w:p w14:paraId="5EB8E3E2" w14:textId="278404D0" w:rsidR="00867DCF" w:rsidRPr="00CE3EB5" w:rsidRDefault="00CE3EB5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Bewerber-/</w:t>
      </w:r>
      <w:r w:rsidR="009E28B9" w:rsidRPr="00CE3EB5">
        <w:t>Bietergemeinschaft</w:t>
      </w:r>
    </w:p>
    <w:p w14:paraId="3A965116" w14:textId="0BDD5C83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Die </w:t>
      </w:r>
      <w:r w:rsidR="00CE3EB5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>Bietergemeinschaft erklärt, dass:</w:t>
      </w:r>
    </w:p>
    <w:p w14:paraId="029D4392" w14:textId="099A985D" w:rsid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alle Mitglieder der </w:t>
      </w:r>
      <w:r w:rsidR="00CE3EB5">
        <w:rPr>
          <w:rFonts w:cs="Arial"/>
          <w:bCs/>
          <w:szCs w:val="20"/>
        </w:rPr>
        <w:t>Bewerber-/</w:t>
      </w:r>
      <w:r w:rsidRPr="00867DCF">
        <w:rPr>
          <w:rFonts w:cs="Arial"/>
          <w:bCs/>
          <w:szCs w:val="20"/>
        </w:rPr>
        <w:t>Bietergemeinschaft aufgeführt sind</w:t>
      </w:r>
      <w:r w:rsidR="009E28B9">
        <w:rPr>
          <w:rFonts w:cs="Arial"/>
          <w:bCs/>
          <w:szCs w:val="20"/>
        </w:rPr>
        <w:t>.</w:t>
      </w:r>
    </w:p>
    <w:p w14:paraId="7A7B1EE0" w14:textId="4A66A9A0" w:rsidR="009E28B9" w:rsidRPr="009E28B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>die</w:t>
      </w:r>
      <w:r w:rsidR="00867DCF">
        <w:t xml:space="preserve"> bevollmächtigte </w:t>
      </w:r>
      <w:r>
        <w:t>vertretungsb</w:t>
      </w:r>
      <w:r w:rsidR="00C3667F">
        <w:t>e</w:t>
      </w:r>
      <w:r>
        <w:t>rechtigte Person</w:t>
      </w:r>
      <w:r w:rsidR="00867DCF">
        <w:t xml:space="preserve"> die Mitglieder der </w:t>
      </w:r>
      <w:r w:rsidR="00CE3EB5">
        <w:t>Bewerber-/</w:t>
      </w:r>
      <w:r w:rsidR="00867DCF">
        <w:t>Bietergemeinschaft gegenüber dem Auftraggeber rechtsverbindlich vertritt</w:t>
      </w:r>
      <w:r>
        <w:t xml:space="preserve">. Dies beinhaltet die Abgabe des </w:t>
      </w:r>
      <w:r w:rsidR="00CE3EB5">
        <w:t>Teilnahmeantrags/</w:t>
      </w:r>
      <w:r>
        <w:t xml:space="preserve">Angebotes der </w:t>
      </w:r>
      <w:r w:rsidR="00CE3EB5">
        <w:t>Bewerber-/</w:t>
      </w:r>
      <w:r>
        <w:t>Bietergemeinschaft sowie den Abschluss und die Durchführung des Vertrages. Die bevollmächtigte vertretungsberechtigte Person ist ferner berechtigt, mit uneingeschränkter Wirkung für jedes Mitglied Zahlungen anzunehmen, sofern nicht anders vereinbart.</w:t>
      </w:r>
    </w:p>
    <w:p w14:paraId="66485BE9" w14:textId="02FADE8F" w:rsidR="00867DCF" w:rsidRPr="00812F6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 xml:space="preserve">alle Mitglieder der </w:t>
      </w:r>
      <w:r w:rsidR="00CE3EB5">
        <w:t>Bewerber-/</w:t>
      </w:r>
      <w:r>
        <w:t xml:space="preserve">Bietergemeinschaft für Verbindlichkeiten der </w:t>
      </w:r>
      <w:r w:rsidR="00CE3EB5">
        <w:t>Bewerber-/</w:t>
      </w:r>
      <w:r>
        <w:t>Bietergemeinschaft als Gesamtschuldner haften.</w:t>
      </w:r>
    </w:p>
    <w:p w14:paraId="35FC9AC4" w14:textId="71621C35" w:rsidR="00867DCF" w:rsidRP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</w:pPr>
      <w:r w:rsidRPr="009E28B9">
        <w:t xml:space="preserve">mit der Bildung einer </w:t>
      </w:r>
      <w:r w:rsidR="00CE3EB5">
        <w:t>Bewerber-/</w:t>
      </w:r>
      <w:r w:rsidRPr="009E28B9">
        <w:t>Bietergemeinschaft keine wettbewerbsbeschränkenden Verhaltensweisen einhergehen.</w:t>
      </w:r>
    </w:p>
    <w:p w14:paraId="6D0DE85C" w14:textId="4000CC2D" w:rsidR="0027285B" w:rsidRDefault="009E28B9" w:rsidP="00843DDE">
      <w:pPr>
        <w:spacing w:after="120" w:line="240" w:lineRule="auto"/>
        <w:rPr>
          <w:rFonts w:cs="Arial"/>
          <w:bCs/>
          <w:szCs w:val="20"/>
        </w:rPr>
      </w:pPr>
      <w:r w:rsidRPr="009E28B9">
        <w:rPr>
          <w:rFonts w:cs="Arial"/>
          <w:bCs/>
          <w:szCs w:val="20"/>
        </w:rPr>
        <w:t xml:space="preserve">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 xml:space="preserve">Bietergemeinschaft ist bekannt, dass die in der Auftragsbekanntmachung und/oder </w:t>
      </w:r>
      <w:r>
        <w:rPr>
          <w:rFonts w:cs="Arial"/>
          <w:bCs/>
          <w:szCs w:val="20"/>
        </w:rPr>
        <w:t>den Vergabeunterlagen</w:t>
      </w:r>
      <w:r w:rsidRPr="009E28B9">
        <w:rPr>
          <w:rFonts w:cs="Arial"/>
          <w:bCs/>
          <w:szCs w:val="20"/>
        </w:rPr>
        <w:t xml:space="preserve"> für </w:t>
      </w:r>
      <w:r w:rsidR="00CE3EB5">
        <w:rPr>
          <w:rFonts w:cs="Arial"/>
          <w:bCs/>
          <w:szCs w:val="20"/>
        </w:rPr>
        <w:t>Bewerber/</w:t>
      </w:r>
      <w:r w:rsidRPr="009E28B9">
        <w:rPr>
          <w:rFonts w:cs="Arial"/>
          <w:bCs/>
          <w:szCs w:val="20"/>
        </w:rPr>
        <w:t xml:space="preserve">Bieter geltenden Eignungsnachweise von 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>Bietergemei</w:t>
      </w:r>
      <w:r>
        <w:rPr>
          <w:rFonts w:cs="Arial"/>
          <w:bCs/>
          <w:szCs w:val="20"/>
        </w:rPr>
        <w:t>n</w:t>
      </w:r>
      <w:r w:rsidRPr="009E28B9">
        <w:rPr>
          <w:rFonts w:cs="Arial"/>
          <w:bCs/>
          <w:szCs w:val="20"/>
        </w:rPr>
        <w:t>schaft vorgelegt werden müssen.</w:t>
      </w:r>
      <w:r w:rsidRPr="009E28B9">
        <w:rPr>
          <w:rFonts w:cs="Arial"/>
          <w:bCs/>
          <w:szCs w:val="20"/>
        </w:rPr>
        <w:cr/>
      </w:r>
    </w:p>
    <w:p w14:paraId="1A7D746E" w14:textId="53745090" w:rsidR="00FB6BEE" w:rsidRDefault="00FB6BEE" w:rsidP="00843DDE">
      <w:pPr>
        <w:pStyle w:val="H5"/>
        <w:autoSpaceDE w:val="0"/>
        <w:autoSpaceDN w:val="0"/>
        <w:adjustRightInd w:val="0"/>
        <w:spacing w:before="0" w:after="0"/>
        <w:rPr>
          <w:rFonts w:cs="Arial"/>
        </w:rPr>
      </w:pPr>
      <w:r w:rsidRPr="00FE328B">
        <w:rPr>
          <w:rFonts w:cs="Arial"/>
          <w:b/>
          <w:bCs/>
          <w:szCs w:val="22"/>
        </w:rPr>
        <w:t>Bei Bedarf ist eine Vervielfältigung d</w:t>
      </w:r>
      <w:r>
        <w:rPr>
          <w:rFonts w:cs="Arial"/>
          <w:b/>
          <w:bCs/>
          <w:szCs w:val="22"/>
        </w:rPr>
        <w:t xml:space="preserve">er nachfolgenden Seite zur Angabe der Mitglieder der </w:t>
      </w:r>
      <w:r w:rsidR="00CE3EB5">
        <w:rPr>
          <w:rFonts w:cs="Arial"/>
          <w:b/>
          <w:bCs/>
          <w:szCs w:val="22"/>
        </w:rPr>
        <w:t>Bewerber-/</w:t>
      </w:r>
      <w:r>
        <w:rPr>
          <w:rFonts w:cs="Arial"/>
          <w:b/>
          <w:bCs/>
          <w:szCs w:val="22"/>
        </w:rPr>
        <w:t>Bietergemeinschaft</w:t>
      </w:r>
      <w:r w:rsidRPr="00FE328B">
        <w:rPr>
          <w:rFonts w:cs="Arial"/>
          <w:b/>
          <w:bCs/>
          <w:szCs w:val="22"/>
        </w:rPr>
        <w:t xml:space="preserve"> zulässig!</w:t>
      </w:r>
    </w:p>
    <w:p w14:paraId="17FB306D" w14:textId="77777777" w:rsidR="00FB6BEE" w:rsidRPr="009E28B9" w:rsidRDefault="00FB6BEE" w:rsidP="00843DDE">
      <w:pPr>
        <w:spacing w:after="120" w:line="240" w:lineRule="auto"/>
        <w:rPr>
          <w:rFonts w:cs="Arial"/>
          <w:bCs/>
          <w:szCs w:val="20"/>
        </w:rPr>
      </w:pPr>
    </w:p>
    <w:p w14:paraId="65F52664" w14:textId="53D58B76" w:rsidR="00FB6BEE" w:rsidRDefault="00FB6BEE" w:rsidP="00843DDE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425415DE" w14:textId="4D237B2A" w:rsidR="0027285B" w:rsidRPr="00DD0948" w:rsidRDefault="00DD0948" w:rsidP="00843DDE">
      <w:pPr>
        <w:rPr>
          <w:b/>
          <w:bCs/>
          <w:szCs w:val="22"/>
        </w:rPr>
      </w:pPr>
      <w:r w:rsidRPr="00DD0948">
        <w:rPr>
          <w:b/>
          <w:bCs/>
          <w:szCs w:val="22"/>
        </w:rPr>
        <w:lastRenderedPageBreak/>
        <w:t>Mitglieder der Bieter-/Bewerbergemeinschaft (Mitgliederverzeichnis)</w:t>
      </w:r>
    </w:p>
    <w:p w14:paraId="6CAB2AAC" w14:textId="77777777" w:rsidR="00DD0948" w:rsidRDefault="00DD0948" w:rsidP="00843DDE">
      <w:pPr>
        <w:rPr>
          <w:szCs w:val="22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7CD03873" w14:textId="77777777" w:rsidTr="00FB6BEE">
        <w:trPr>
          <w:trHeight w:val="2235"/>
        </w:trPr>
        <w:tc>
          <w:tcPr>
            <w:tcW w:w="426" w:type="dxa"/>
          </w:tcPr>
          <w:p w14:paraId="5D6F5379" w14:textId="32AEE2AB" w:rsidR="00FB6BEE" w:rsidRPr="00FB6BEE" w:rsidRDefault="00FB6BEE" w:rsidP="00843DDE">
            <w:pPr>
              <w:rPr>
                <w:b/>
                <w:bCs/>
                <w:szCs w:val="22"/>
              </w:rPr>
            </w:pPr>
            <w:r w:rsidRPr="00FB6BEE">
              <w:rPr>
                <w:b/>
                <w:bCs/>
                <w:szCs w:val="22"/>
              </w:rPr>
              <w:t>1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1938126364"/>
              <w:placeholder>
                <w:docPart w:val="03F160D9573F4BB3815D2D3AB88C4419"/>
              </w:placeholder>
              <w:showingPlcHdr/>
            </w:sdtPr>
            <w:sdtEndPr/>
            <w:sdtContent>
              <w:p w14:paraId="224A869D" w14:textId="441B1131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6728E8C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54353453"/>
              <w:placeholder>
                <w:docPart w:val="D7F302A05903480C8432FD12DCBD9132"/>
              </w:placeholder>
              <w:showingPlcHdr/>
            </w:sdtPr>
            <w:sdtEndPr/>
            <w:sdtContent>
              <w:p w14:paraId="708C020D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277634B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72263060" w14:textId="7BDF7B2D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 xml:space="preserve">Ort, </w:t>
      </w:r>
      <w:r>
        <w:rPr>
          <w:bCs/>
          <w:sz w:val="18"/>
          <w:szCs w:val="18"/>
        </w:rPr>
        <w:t>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</w:t>
      </w:r>
      <w:r w:rsidR="007F5753" w:rsidRPr="00CE3EB5">
        <w:rPr>
          <w:bCs/>
          <w:sz w:val="18"/>
          <w:szCs w:val="18"/>
        </w:rPr>
        <w:t>und</w:t>
      </w:r>
      <w:r w:rsidRPr="00CE3EB5">
        <w:rPr>
          <w:bCs/>
          <w:sz w:val="18"/>
          <w:szCs w:val="18"/>
        </w:rPr>
        <w:t xml:space="preserve"> Unterschrift</w:t>
      </w:r>
    </w:p>
    <w:p w14:paraId="350D5E49" w14:textId="6A409230" w:rsidR="00FB6BEE" w:rsidRDefault="00FB6BEE" w:rsidP="00843DDE">
      <w:pPr>
        <w:rPr>
          <w:bCs/>
          <w:sz w:val="18"/>
          <w:szCs w:val="18"/>
        </w:rPr>
      </w:pPr>
    </w:p>
    <w:p w14:paraId="4A3529BB" w14:textId="77777777" w:rsidR="00FB6BEE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222A2C36" w14:textId="77777777" w:rsidTr="004E1841">
        <w:trPr>
          <w:trHeight w:val="2235"/>
        </w:trPr>
        <w:tc>
          <w:tcPr>
            <w:tcW w:w="426" w:type="dxa"/>
          </w:tcPr>
          <w:p w14:paraId="4E6C684A" w14:textId="67272965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619609199"/>
              <w:placeholder>
                <w:docPart w:val="44DC080FCF0E44539C6931A840773C59"/>
              </w:placeholder>
              <w:showingPlcHdr/>
            </w:sdtPr>
            <w:sdtEndPr/>
            <w:sdtContent>
              <w:p w14:paraId="2FE9C370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35FB7063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-660387612"/>
              <w:placeholder>
                <w:docPart w:val="F22B6E24C6104BBDBBCE330A039E2CB4"/>
              </w:placeholder>
              <w:showingPlcHdr/>
            </w:sdtPr>
            <w:sdtEndPr/>
            <w:sdtContent>
              <w:p w14:paraId="4F2EC98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0A13517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1D5089B3" w14:textId="53D71B5F" w:rsidR="00FB6BEE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406941C7" w14:textId="77777777" w:rsidR="007F5753" w:rsidRDefault="007F5753" w:rsidP="00843DDE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7217918E" w14:textId="77777777" w:rsidR="00FB6BEE" w:rsidRPr="00A4219C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6D54EBF9" w14:textId="77777777" w:rsidTr="004E1841">
        <w:trPr>
          <w:trHeight w:val="2235"/>
        </w:trPr>
        <w:tc>
          <w:tcPr>
            <w:tcW w:w="426" w:type="dxa"/>
          </w:tcPr>
          <w:p w14:paraId="23BCA57E" w14:textId="1CABEE11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384021362"/>
              <w:placeholder>
                <w:docPart w:val="1548CF05C69F49D59E039E65892DE551"/>
              </w:placeholder>
              <w:showingPlcHdr/>
            </w:sdtPr>
            <w:sdtEndPr/>
            <w:sdtContent>
              <w:p w14:paraId="1725AA25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1AFCF8FA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059136831"/>
              <w:placeholder>
                <w:docPart w:val="D18D8B8280074E00B4B9C47D1ECAF29F"/>
              </w:placeholder>
              <w:showingPlcHdr/>
            </w:sdtPr>
            <w:sdtEndPr/>
            <w:sdtContent>
              <w:p w14:paraId="1EDAC1C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75E856C0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6DEDA2C5" w14:textId="401ED53B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6E6FC7CE" w14:textId="77777777" w:rsidR="008F4832" w:rsidRDefault="008F4832" w:rsidP="008F4832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51511030" w14:textId="77777777" w:rsidR="008F4832" w:rsidRPr="00A4219C" w:rsidRDefault="008F4832" w:rsidP="008F4832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562A2F77" w14:textId="77777777" w:rsidTr="004E1841">
        <w:trPr>
          <w:trHeight w:val="2235"/>
        </w:trPr>
        <w:tc>
          <w:tcPr>
            <w:tcW w:w="426" w:type="dxa"/>
          </w:tcPr>
          <w:p w14:paraId="5947F16D" w14:textId="3AF94896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602076091"/>
              <w:placeholder>
                <w:docPart w:val="F1CBF6CE4BB24028A36ABCB7F7019482"/>
              </w:placeholder>
              <w:showingPlcHdr/>
            </w:sdtPr>
            <w:sdtEndPr/>
            <w:sdtContent>
              <w:p w14:paraId="3805BE89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4F6B62BD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29375114"/>
              <w:placeholder>
                <w:docPart w:val="F5E9262DA2F2437DA0FCEA96348A73D8"/>
              </w:placeholder>
              <w:showingPlcHdr/>
            </w:sdtPr>
            <w:sdtEndPr/>
            <w:sdtContent>
              <w:p w14:paraId="6016220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</w:sdtContent>
          </w:sdt>
          <w:p w14:paraId="65B7C5B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2B6BC478" w14:textId="7286C7FE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333BA339" w14:textId="086268C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425A5C4E" w14:textId="1F93F72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0A7D4C58" w14:textId="7777777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sectPr w:rsidR="00FB6BEE" w:rsidSect="00FB3A9E">
      <w:headerReference w:type="default" r:id="rId11"/>
      <w:footerReference w:type="default" r:id="rId12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A822" w14:textId="7B61C14E" w:rsidR="00B2674D" w:rsidRPr="00A14F5F" w:rsidRDefault="00B2674D" w:rsidP="00B2674D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>ANL B.0</w:t>
    </w:r>
    <w:r w:rsidR="00504F28"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t xml:space="preserve"> – </w:t>
    </w:r>
    <w:r w:rsidR="00952AEF">
      <w:rPr>
        <w:rFonts w:ascii="AOK Buenos Aires Text" w:hAnsi="AOK Buenos Aires Text"/>
        <w:color w:val="005E3F"/>
      </w:rPr>
      <w:t>Bewerber-/</w:t>
    </w:r>
    <w:r>
      <w:rPr>
        <w:rFonts w:ascii="AOK Buenos Aires Text" w:hAnsi="AOK Buenos Aires Text"/>
        <w:color w:val="005E3F"/>
      </w:rPr>
      <w:t>Bietergemeinschaftserklärung</w:t>
    </w:r>
    <w:r w:rsidRPr="00A14F5F">
      <w:rPr>
        <w:rFonts w:ascii="AOK Buenos Aires Text" w:hAnsi="AOK Buenos Aires Text"/>
        <w:color w:val="005E3F"/>
      </w:rPr>
      <w:t xml:space="preserve"> (M</w:t>
    </w:r>
    <w:r w:rsidR="00B6607D">
      <w:rPr>
        <w:rFonts w:ascii="AOK Buenos Aires Text" w:hAnsi="AOK Buenos Aires Text"/>
        <w:color w:val="005E3F"/>
      </w:rPr>
      <w:t>0</w:t>
    </w:r>
    <w:r w:rsidR="008722E1">
      <w:rPr>
        <w:rFonts w:ascii="AOK Buenos Aires Text" w:hAnsi="AOK Buenos Aires Text"/>
        <w:color w:val="005E3F"/>
      </w:rPr>
      <w:t>2</w:t>
    </w:r>
    <w:r w:rsidR="00B6607D">
      <w:rPr>
        <w:rFonts w:ascii="AOK Buenos Aires Text" w:hAnsi="AOK Buenos Aires Text"/>
        <w:color w:val="005E3F"/>
      </w:rPr>
      <w:t>2</w:t>
    </w:r>
    <w:r w:rsidR="008722E1">
      <w:rPr>
        <w:rFonts w:ascii="AOK Buenos Aires Text" w:hAnsi="AOK Buenos Aires Text"/>
        <w:color w:val="005E3F"/>
      </w:rPr>
      <w:t>5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B7DB" w14:textId="4B9932DE" w:rsidR="00B2674D" w:rsidRPr="005B0994" w:rsidRDefault="00B2674D" w:rsidP="00B267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4384" behindDoc="0" locked="0" layoutInCell="1" allowOverlap="1" wp14:anchorId="5EABAC46" wp14:editId="7AFCD464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3904E7FC" w:rsidRPr="3904E7FC">
      <w:rPr>
        <w:rFonts w:ascii="AOK Buenos Aires SemiBold" w:hAnsi="AOK Buenos Aires SemiBold"/>
        <w:color w:val="005E3F"/>
        <w:sz w:val="26"/>
        <w:szCs w:val="26"/>
      </w:rPr>
      <w:t xml:space="preserve">AOK </w:t>
    </w:r>
    <w:r w:rsidR="008502E8">
      <w:rPr>
        <w:rFonts w:ascii="AOK Buenos Aires SemiBold" w:hAnsi="AOK Buenos Aires SemiBold"/>
        <w:color w:val="005E3F"/>
        <w:sz w:val="26"/>
        <w:szCs w:val="26"/>
      </w:rPr>
      <w:t>Nordost</w:t>
    </w:r>
    <w:r w:rsidR="3904E7FC" w:rsidRPr="3904E7FC">
      <w:rPr>
        <w:rFonts w:ascii="AOK Buenos Aires SemiBold" w:hAnsi="AOK Buenos Aires SemiBold"/>
        <w:color w:val="005E3F"/>
        <w:sz w:val="26"/>
        <w:szCs w:val="26"/>
      </w:rPr>
      <w:t>. Die Gesundheitskasse.</w:t>
    </w:r>
  </w:p>
  <w:p w14:paraId="1EFBE07F" w14:textId="4F7CF543" w:rsidR="000C4456" w:rsidRDefault="3904E7FC" w:rsidP="3904E7FC">
    <w:pPr>
      <w:rPr>
        <w:rFonts w:ascii="AOK Buenos Aires SemiBold" w:eastAsia="AOK Buenos Aires SemiBold" w:hAnsi="AOK Buenos Aires SemiBold" w:cs="AOK Buenos Aires SemiBold"/>
        <w:szCs w:val="22"/>
      </w:rPr>
    </w:pPr>
    <w:r w:rsidRPr="3904E7FC">
      <w:rPr>
        <w:rFonts w:ascii="AOK Buenos Aires SemiBold" w:eastAsia="AOK Buenos Aires SemiBold" w:hAnsi="AOK Buenos Aires SemiBold" w:cs="AOK Buenos Aires SemiBold"/>
        <w:color w:val="005E3F"/>
        <w:szCs w:val="22"/>
      </w:rPr>
      <w:t>Umbau Servicecenter vom Erdgeschoss in das 1.OG in 16515</w:t>
    </w:r>
    <w:r w:rsidRPr="3904E7FC">
      <w:rPr>
        <w:rFonts w:ascii="AOK Buenos Aires SemiBold" w:eastAsia="AOK Buenos Aires SemiBold" w:hAnsi="AOK Buenos Aires SemiBold" w:cs="AOK Buenos Aires SemiBold"/>
        <w:color w:val="000000" w:themeColor="text1"/>
        <w:sz w:val="28"/>
        <w:szCs w:val="28"/>
      </w:rPr>
      <w:t xml:space="preserve"> </w:t>
    </w:r>
    <w:r w:rsidRPr="3904E7FC">
      <w:rPr>
        <w:rFonts w:ascii="AOK Buenos Aires SemiBold" w:eastAsia="AOK Buenos Aires SemiBold" w:hAnsi="AOK Buenos Aires SemiBold" w:cs="AOK Buenos Aires SemiBold"/>
        <w:color w:val="005E3F"/>
        <w:szCs w:val="22"/>
      </w:rPr>
      <w:t>Oranienburg (351)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00B6"/>
    <w:multiLevelType w:val="hybridMultilevel"/>
    <w:tmpl w:val="CA34C0E0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02AB"/>
    <w:multiLevelType w:val="multilevel"/>
    <w:tmpl w:val="3398AC5E"/>
    <w:lvl w:ilvl="0">
      <w:start w:val="1"/>
      <w:numFmt w:val="upperLetter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383868143">
    <w:abstractNumId w:val="23"/>
  </w:num>
  <w:num w:numId="2" w16cid:durableId="477383339">
    <w:abstractNumId w:val="17"/>
  </w:num>
  <w:num w:numId="3" w16cid:durableId="569998715">
    <w:abstractNumId w:val="10"/>
  </w:num>
  <w:num w:numId="4" w16cid:durableId="744031576">
    <w:abstractNumId w:val="22"/>
  </w:num>
  <w:num w:numId="5" w16cid:durableId="359824198">
    <w:abstractNumId w:val="9"/>
  </w:num>
  <w:num w:numId="6" w16cid:durableId="1537506904">
    <w:abstractNumId w:val="20"/>
  </w:num>
  <w:num w:numId="7" w16cid:durableId="292566278">
    <w:abstractNumId w:val="2"/>
  </w:num>
  <w:num w:numId="8" w16cid:durableId="944927252">
    <w:abstractNumId w:val="13"/>
  </w:num>
  <w:num w:numId="9" w16cid:durableId="427315475">
    <w:abstractNumId w:val="18"/>
  </w:num>
  <w:num w:numId="10" w16cid:durableId="52897485">
    <w:abstractNumId w:val="6"/>
  </w:num>
  <w:num w:numId="11" w16cid:durableId="2049521840">
    <w:abstractNumId w:val="15"/>
  </w:num>
  <w:num w:numId="12" w16cid:durableId="1893880490">
    <w:abstractNumId w:val="12"/>
  </w:num>
  <w:num w:numId="13" w16cid:durableId="309944937">
    <w:abstractNumId w:val="8"/>
  </w:num>
  <w:num w:numId="14" w16cid:durableId="1473718147">
    <w:abstractNumId w:val="21"/>
  </w:num>
  <w:num w:numId="15" w16cid:durableId="16661200">
    <w:abstractNumId w:val="3"/>
  </w:num>
  <w:num w:numId="16" w16cid:durableId="1750158198">
    <w:abstractNumId w:val="5"/>
  </w:num>
  <w:num w:numId="17" w16cid:durableId="1554460425">
    <w:abstractNumId w:val="23"/>
  </w:num>
  <w:num w:numId="18" w16cid:durableId="883641455">
    <w:abstractNumId w:val="1"/>
  </w:num>
  <w:num w:numId="19" w16cid:durableId="711803336">
    <w:abstractNumId w:val="23"/>
  </w:num>
  <w:num w:numId="20" w16cid:durableId="2008439807">
    <w:abstractNumId w:val="23"/>
  </w:num>
  <w:num w:numId="21" w16cid:durableId="1372651689">
    <w:abstractNumId w:val="23"/>
  </w:num>
  <w:num w:numId="22" w16cid:durableId="1880897751">
    <w:abstractNumId w:val="23"/>
  </w:num>
  <w:num w:numId="23" w16cid:durableId="1063068439">
    <w:abstractNumId w:val="23"/>
  </w:num>
  <w:num w:numId="24" w16cid:durableId="805973382">
    <w:abstractNumId w:val="23"/>
  </w:num>
  <w:num w:numId="25" w16cid:durableId="158547173">
    <w:abstractNumId w:val="23"/>
  </w:num>
  <w:num w:numId="26" w16cid:durableId="1547643704">
    <w:abstractNumId w:val="23"/>
  </w:num>
  <w:num w:numId="27" w16cid:durableId="2075929781">
    <w:abstractNumId w:val="23"/>
  </w:num>
  <w:num w:numId="28" w16cid:durableId="118307352">
    <w:abstractNumId w:val="23"/>
  </w:num>
  <w:num w:numId="29" w16cid:durableId="1239556803">
    <w:abstractNumId w:val="23"/>
  </w:num>
  <w:num w:numId="30" w16cid:durableId="1427457302">
    <w:abstractNumId w:val="23"/>
  </w:num>
  <w:num w:numId="31" w16cid:durableId="1639065243">
    <w:abstractNumId w:val="23"/>
  </w:num>
  <w:num w:numId="32" w16cid:durableId="974144549">
    <w:abstractNumId w:val="23"/>
  </w:num>
  <w:num w:numId="33" w16cid:durableId="186140940">
    <w:abstractNumId w:val="11"/>
  </w:num>
  <w:num w:numId="34" w16cid:durableId="7207867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8067898">
    <w:abstractNumId w:val="16"/>
  </w:num>
  <w:num w:numId="36" w16cid:durableId="445852280">
    <w:abstractNumId w:val="4"/>
  </w:num>
  <w:num w:numId="37" w16cid:durableId="292757945">
    <w:abstractNumId w:val="7"/>
  </w:num>
  <w:num w:numId="38" w16cid:durableId="1000767273">
    <w:abstractNumId w:val="0"/>
  </w:num>
  <w:num w:numId="39" w16cid:durableId="497692765">
    <w:abstractNumId w:val="19"/>
  </w:num>
  <w:num w:numId="40" w16cid:durableId="88834697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5vR2iJ0tWDh0X/am8G5lgzGR+IQ5RQIWNG/Etn4qqHfm1MC8ByY3N/INgvwYQBwjf5N3xorH+OWM4ZTnTgpaIg==" w:salt="J18WKRRr+c5Ej+KnumPCRA=="/>
  <w:defaultTabStop w:val="709"/>
  <w:autoHyphenation/>
  <w:hyphenationZone w:val="454"/>
  <w:doNotHyphenateCaps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36FFD"/>
    <w:rsid w:val="00063F54"/>
    <w:rsid w:val="00063FF9"/>
    <w:rsid w:val="000738ED"/>
    <w:rsid w:val="00084EB5"/>
    <w:rsid w:val="000865C4"/>
    <w:rsid w:val="00091E9E"/>
    <w:rsid w:val="000951EC"/>
    <w:rsid w:val="000A3581"/>
    <w:rsid w:val="000B09EB"/>
    <w:rsid w:val="000B3E8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2DF"/>
    <w:rsid w:val="00174759"/>
    <w:rsid w:val="00190708"/>
    <w:rsid w:val="001A19A3"/>
    <w:rsid w:val="001B5435"/>
    <w:rsid w:val="001D1086"/>
    <w:rsid w:val="001D2FF7"/>
    <w:rsid w:val="001E3CA7"/>
    <w:rsid w:val="001E45DF"/>
    <w:rsid w:val="001F2DB9"/>
    <w:rsid w:val="00203609"/>
    <w:rsid w:val="00207971"/>
    <w:rsid w:val="00213CD0"/>
    <w:rsid w:val="0024266E"/>
    <w:rsid w:val="0027285B"/>
    <w:rsid w:val="00281787"/>
    <w:rsid w:val="002E69D1"/>
    <w:rsid w:val="003106C0"/>
    <w:rsid w:val="003123FD"/>
    <w:rsid w:val="00324F7C"/>
    <w:rsid w:val="00326641"/>
    <w:rsid w:val="00326A26"/>
    <w:rsid w:val="00336A87"/>
    <w:rsid w:val="003370F8"/>
    <w:rsid w:val="00341148"/>
    <w:rsid w:val="00342423"/>
    <w:rsid w:val="00350A7F"/>
    <w:rsid w:val="00353AF8"/>
    <w:rsid w:val="00356A59"/>
    <w:rsid w:val="00364ACE"/>
    <w:rsid w:val="00374897"/>
    <w:rsid w:val="003A0743"/>
    <w:rsid w:val="003A52C8"/>
    <w:rsid w:val="003A7EB1"/>
    <w:rsid w:val="003B1DA4"/>
    <w:rsid w:val="003B6E52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3270C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4F28"/>
    <w:rsid w:val="00506E82"/>
    <w:rsid w:val="00514D5E"/>
    <w:rsid w:val="00522A6A"/>
    <w:rsid w:val="00524014"/>
    <w:rsid w:val="005379FD"/>
    <w:rsid w:val="00541D19"/>
    <w:rsid w:val="005468E2"/>
    <w:rsid w:val="00560919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C3A36"/>
    <w:rsid w:val="005E3985"/>
    <w:rsid w:val="005F09E5"/>
    <w:rsid w:val="005F377D"/>
    <w:rsid w:val="005F7958"/>
    <w:rsid w:val="006163C4"/>
    <w:rsid w:val="006205B9"/>
    <w:rsid w:val="00622359"/>
    <w:rsid w:val="0063492C"/>
    <w:rsid w:val="00644DFA"/>
    <w:rsid w:val="00647CD1"/>
    <w:rsid w:val="0065318B"/>
    <w:rsid w:val="00675352"/>
    <w:rsid w:val="006A0440"/>
    <w:rsid w:val="006B5856"/>
    <w:rsid w:val="006B63A9"/>
    <w:rsid w:val="006B685E"/>
    <w:rsid w:val="006B6DCD"/>
    <w:rsid w:val="006E407A"/>
    <w:rsid w:val="006E7559"/>
    <w:rsid w:val="006F0DBA"/>
    <w:rsid w:val="006F429A"/>
    <w:rsid w:val="007056D4"/>
    <w:rsid w:val="007105FD"/>
    <w:rsid w:val="00712B9C"/>
    <w:rsid w:val="00714BA4"/>
    <w:rsid w:val="0072075B"/>
    <w:rsid w:val="007321F6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5753"/>
    <w:rsid w:val="007F65AA"/>
    <w:rsid w:val="007F75E1"/>
    <w:rsid w:val="00803BBC"/>
    <w:rsid w:val="00812F69"/>
    <w:rsid w:val="008163B4"/>
    <w:rsid w:val="00843DDE"/>
    <w:rsid w:val="00844762"/>
    <w:rsid w:val="008502E8"/>
    <w:rsid w:val="00855A09"/>
    <w:rsid w:val="00867DCF"/>
    <w:rsid w:val="008722E1"/>
    <w:rsid w:val="00872DF5"/>
    <w:rsid w:val="00882B4D"/>
    <w:rsid w:val="0089234D"/>
    <w:rsid w:val="00893D57"/>
    <w:rsid w:val="008A4133"/>
    <w:rsid w:val="008B6531"/>
    <w:rsid w:val="008C1CCD"/>
    <w:rsid w:val="008C7D0D"/>
    <w:rsid w:val="008C7FBA"/>
    <w:rsid w:val="008E2353"/>
    <w:rsid w:val="008F4832"/>
    <w:rsid w:val="008F753E"/>
    <w:rsid w:val="00910205"/>
    <w:rsid w:val="00912DC5"/>
    <w:rsid w:val="00916691"/>
    <w:rsid w:val="00925362"/>
    <w:rsid w:val="00936DFD"/>
    <w:rsid w:val="009441EB"/>
    <w:rsid w:val="00952AEF"/>
    <w:rsid w:val="00953501"/>
    <w:rsid w:val="00961413"/>
    <w:rsid w:val="00966E9F"/>
    <w:rsid w:val="00981BBD"/>
    <w:rsid w:val="009A73F9"/>
    <w:rsid w:val="009B5A9C"/>
    <w:rsid w:val="009D3D1A"/>
    <w:rsid w:val="009E28B9"/>
    <w:rsid w:val="009E3176"/>
    <w:rsid w:val="009E640F"/>
    <w:rsid w:val="009F18E8"/>
    <w:rsid w:val="00A225E4"/>
    <w:rsid w:val="00A250E3"/>
    <w:rsid w:val="00A31701"/>
    <w:rsid w:val="00A409DB"/>
    <w:rsid w:val="00A4219C"/>
    <w:rsid w:val="00A42363"/>
    <w:rsid w:val="00A44641"/>
    <w:rsid w:val="00A8020D"/>
    <w:rsid w:val="00A851DA"/>
    <w:rsid w:val="00A86A23"/>
    <w:rsid w:val="00A93B56"/>
    <w:rsid w:val="00AC429E"/>
    <w:rsid w:val="00AE06CD"/>
    <w:rsid w:val="00AE4110"/>
    <w:rsid w:val="00AE5BAE"/>
    <w:rsid w:val="00AF3855"/>
    <w:rsid w:val="00AF5526"/>
    <w:rsid w:val="00B0535F"/>
    <w:rsid w:val="00B2491A"/>
    <w:rsid w:val="00B257E0"/>
    <w:rsid w:val="00B2674D"/>
    <w:rsid w:val="00B41089"/>
    <w:rsid w:val="00B43469"/>
    <w:rsid w:val="00B44723"/>
    <w:rsid w:val="00B4777F"/>
    <w:rsid w:val="00B57AE8"/>
    <w:rsid w:val="00B6607D"/>
    <w:rsid w:val="00B73D0D"/>
    <w:rsid w:val="00B73D3D"/>
    <w:rsid w:val="00B74717"/>
    <w:rsid w:val="00B92BAD"/>
    <w:rsid w:val="00B92D07"/>
    <w:rsid w:val="00BB0F8E"/>
    <w:rsid w:val="00BC5574"/>
    <w:rsid w:val="00BD180B"/>
    <w:rsid w:val="00BD180E"/>
    <w:rsid w:val="00C04558"/>
    <w:rsid w:val="00C04C05"/>
    <w:rsid w:val="00C3559F"/>
    <w:rsid w:val="00C3667F"/>
    <w:rsid w:val="00C4447B"/>
    <w:rsid w:val="00C44EA9"/>
    <w:rsid w:val="00C72F10"/>
    <w:rsid w:val="00C73352"/>
    <w:rsid w:val="00C81714"/>
    <w:rsid w:val="00C91DE3"/>
    <w:rsid w:val="00CA5906"/>
    <w:rsid w:val="00CB3DB8"/>
    <w:rsid w:val="00CE3EB5"/>
    <w:rsid w:val="00CF24EE"/>
    <w:rsid w:val="00CF443F"/>
    <w:rsid w:val="00D141BB"/>
    <w:rsid w:val="00D175E3"/>
    <w:rsid w:val="00D34576"/>
    <w:rsid w:val="00D46DAC"/>
    <w:rsid w:val="00D67095"/>
    <w:rsid w:val="00DB3F2E"/>
    <w:rsid w:val="00DB6C74"/>
    <w:rsid w:val="00DD0948"/>
    <w:rsid w:val="00DD33D1"/>
    <w:rsid w:val="00DE2045"/>
    <w:rsid w:val="00DE319D"/>
    <w:rsid w:val="00DE3706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815F5"/>
    <w:rsid w:val="00E85E99"/>
    <w:rsid w:val="00E95DDD"/>
    <w:rsid w:val="00EA4237"/>
    <w:rsid w:val="00EB44B8"/>
    <w:rsid w:val="00EC769A"/>
    <w:rsid w:val="00EC79E8"/>
    <w:rsid w:val="00ED36F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60A39"/>
    <w:rsid w:val="00F715AF"/>
    <w:rsid w:val="00F7273D"/>
    <w:rsid w:val="00F80551"/>
    <w:rsid w:val="00F8533C"/>
    <w:rsid w:val="00F90106"/>
    <w:rsid w:val="00FB3A9E"/>
    <w:rsid w:val="00FB6BEE"/>
    <w:rsid w:val="00FB6E86"/>
    <w:rsid w:val="00FD21C2"/>
    <w:rsid w:val="00FE1E06"/>
    <w:rsid w:val="3904E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customStyle="1" w:styleId="H5">
    <w:name w:val="H5"/>
    <w:basedOn w:val="berschrift5"/>
    <w:rsid w:val="0027285B"/>
    <w:pPr>
      <w:keepNext w:val="0"/>
      <w:keepLines w:val="0"/>
      <w:numPr>
        <w:ilvl w:val="0"/>
        <w:numId w:val="0"/>
      </w:numPr>
      <w:spacing w:before="240" w:line="240" w:lineRule="auto"/>
      <w:outlineLvl w:val="9"/>
    </w:pPr>
    <w:rPr>
      <w:b w:val="0"/>
      <w:bCs w:val="0"/>
      <w:iCs w:val="0"/>
      <w:szCs w:val="20"/>
    </w:rPr>
  </w:style>
  <w:style w:type="character" w:customStyle="1" w:styleId="absatznummer">
    <w:name w:val="absatznummer"/>
    <w:basedOn w:val="Absatz-Standardschriftart"/>
    <w:rsid w:val="00812F69"/>
  </w:style>
  <w:style w:type="paragraph" w:styleId="berarbeitung">
    <w:name w:val="Revision"/>
    <w:hidden/>
    <w:uiPriority w:val="99"/>
    <w:semiHidden/>
    <w:rsid w:val="00BC55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A5841639E642A59A5072D911736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BB417-E9EC-4E0C-B311-B3E3AA6ED287}"/>
      </w:docPartPr>
      <w:docPartBody>
        <w:p w:rsidR="00821EC0" w:rsidRDefault="003106C0" w:rsidP="003106C0">
          <w:pPr>
            <w:pStyle w:val="D3A5841639E642A59A5072D9117363D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F160D9573F4BB3815D2D3AB88C4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2A2CC-ABA2-46BE-B1F9-8BFACEB3CF3C}"/>
      </w:docPartPr>
      <w:docPartBody>
        <w:p w:rsidR="00821EC0" w:rsidRDefault="003106C0" w:rsidP="003106C0">
          <w:pPr>
            <w:pStyle w:val="03F160D9573F4BB3815D2D3AB88C441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DC080FCF0E44539C6931A8407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3F98E-D5FC-48CA-B8BD-001470AE07AA}"/>
      </w:docPartPr>
      <w:docPartBody>
        <w:p w:rsidR="00821EC0" w:rsidRDefault="003106C0" w:rsidP="003106C0">
          <w:pPr>
            <w:pStyle w:val="44DC080FCF0E44539C6931A840773C5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8CF05C69F49D59E039E65892DE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D6D5A0-DD1B-42BC-8453-C56CA2D9BB92}"/>
      </w:docPartPr>
      <w:docPartBody>
        <w:p w:rsidR="00821EC0" w:rsidRDefault="003106C0" w:rsidP="003106C0">
          <w:pPr>
            <w:pStyle w:val="1548CF05C69F49D59E039E65892DE55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CBF6CE4BB24028A36ABCB7F7019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D0A7-330F-4430-BB2A-459BAC594278}"/>
      </w:docPartPr>
      <w:docPartBody>
        <w:p w:rsidR="00821EC0" w:rsidRDefault="003106C0" w:rsidP="003106C0">
          <w:pPr>
            <w:pStyle w:val="F1CBF6CE4BB24028A36ABCB7F701948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F302A05903480C8432FD12DCBD9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9BD4AE-1835-40E9-ACC9-CFD9C0E46A2F}"/>
      </w:docPartPr>
      <w:docPartBody>
        <w:p w:rsidR="00821EC0" w:rsidRDefault="003106C0" w:rsidP="003106C0">
          <w:pPr>
            <w:pStyle w:val="D7F302A05903480C8432FD12DCBD913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B6E24C6104BBDBBCE330A039E2C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217D5-DFFB-49A6-A8A4-7B217B2793B5}"/>
      </w:docPartPr>
      <w:docPartBody>
        <w:p w:rsidR="00821EC0" w:rsidRDefault="003106C0" w:rsidP="003106C0">
          <w:pPr>
            <w:pStyle w:val="F22B6E24C6104BBDBBCE330A039E2CB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8D8B8280074E00B4B9C47D1ECAF2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B756E2-FF27-4751-A644-4A4770FF9ADB}"/>
      </w:docPartPr>
      <w:docPartBody>
        <w:p w:rsidR="00821EC0" w:rsidRDefault="003106C0" w:rsidP="003106C0">
          <w:pPr>
            <w:pStyle w:val="D18D8B8280074E00B4B9C47D1ECAF29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E9262DA2F2437DA0FCEA96348A73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2846F-EDB1-4D5B-AE6E-8F4DF2D56FC7}"/>
      </w:docPartPr>
      <w:docPartBody>
        <w:p w:rsidR="00821EC0" w:rsidRDefault="003106C0" w:rsidP="003106C0">
          <w:pPr>
            <w:pStyle w:val="F5E9262DA2F2437DA0FCEA96348A73D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1068CCBD444FC98DAA2B9A99B0D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EDC5-E0D8-4BB1-9483-7948612FEF16}"/>
      </w:docPartPr>
      <w:docPartBody>
        <w:p w:rsidR="00CF19D6" w:rsidRDefault="005F377D" w:rsidP="005F377D">
          <w:pPr>
            <w:pStyle w:val="C8F1068CCBD444FC98DAA2B9A99B0D8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1742DF"/>
    <w:rsid w:val="00246CEB"/>
    <w:rsid w:val="003106C0"/>
    <w:rsid w:val="005F377D"/>
    <w:rsid w:val="007321F6"/>
    <w:rsid w:val="00821EC0"/>
    <w:rsid w:val="008C7FBA"/>
    <w:rsid w:val="00CF19D6"/>
    <w:rsid w:val="00DF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377D"/>
    <w:rPr>
      <w:color w:val="808080"/>
    </w:rPr>
  </w:style>
  <w:style w:type="paragraph" w:customStyle="1" w:styleId="D3A5841639E642A59A5072D9117363D1">
    <w:name w:val="D3A5841639E642A59A5072D9117363D1"/>
    <w:rsid w:val="003106C0"/>
  </w:style>
  <w:style w:type="paragraph" w:customStyle="1" w:styleId="03F160D9573F4BB3815D2D3AB88C4419">
    <w:name w:val="03F160D9573F4BB3815D2D3AB88C4419"/>
    <w:rsid w:val="003106C0"/>
  </w:style>
  <w:style w:type="paragraph" w:customStyle="1" w:styleId="44DC080FCF0E44539C6931A840773C59">
    <w:name w:val="44DC080FCF0E44539C6931A840773C59"/>
    <w:rsid w:val="003106C0"/>
  </w:style>
  <w:style w:type="paragraph" w:customStyle="1" w:styleId="1548CF05C69F49D59E039E65892DE551">
    <w:name w:val="1548CF05C69F49D59E039E65892DE551"/>
    <w:rsid w:val="003106C0"/>
  </w:style>
  <w:style w:type="paragraph" w:customStyle="1" w:styleId="F1CBF6CE4BB24028A36ABCB7F7019482">
    <w:name w:val="F1CBF6CE4BB24028A36ABCB7F7019482"/>
    <w:rsid w:val="003106C0"/>
  </w:style>
  <w:style w:type="paragraph" w:customStyle="1" w:styleId="D7F302A05903480C8432FD12DCBD9132">
    <w:name w:val="D7F302A05903480C8432FD12DCBD9132"/>
    <w:rsid w:val="003106C0"/>
  </w:style>
  <w:style w:type="paragraph" w:customStyle="1" w:styleId="F22B6E24C6104BBDBBCE330A039E2CB4">
    <w:name w:val="F22B6E24C6104BBDBBCE330A039E2CB4"/>
    <w:rsid w:val="003106C0"/>
  </w:style>
  <w:style w:type="paragraph" w:customStyle="1" w:styleId="D18D8B8280074E00B4B9C47D1ECAF29F">
    <w:name w:val="D18D8B8280074E00B4B9C47D1ECAF29F"/>
    <w:rsid w:val="003106C0"/>
  </w:style>
  <w:style w:type="paragraph" w:customStyle="1" w:styleId="F5E9262DA2F2437DA0FCEA96348A73D8">
    <w:name w:val="F5E9262DA2F2437DA0FCEA96348A73D8"/>
    <w:rsid w:val="003106C0"/>
  </w:style>
  <w:style w:type="paragraph" w:customStyle="1" w:styleId="C8F1068CCBD444FC98DAA2B9A99B0D86">
    <w:name w:val="C8F1068CCBD444FC98DAA2B9A99B0D86"/>
    <w:rsid w:val="005F37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D74A875D444747BBD7712F34E7FC3A" ma:contentTypeVersion="7" ma:contentTypeDescription="Ein neues Dokument erstellen." ma:contentTypeScope="" ma:versionID="895de6e540bc6f45e3fec61d241bfe66">
  <xsd:schema xmlns:xsd="http://www.w3.org/2001/XMLSchema" xmlns:xs="http://www.w3.org/2001/XMLSchema" xmlns:p="http://schemas.microsoft.com/office/2006/metadata/properties" xmlns:ns2="f99c42de-370d-43c6-8db0-5e3ee2d3bbc4" targetNamespace="http://schemas.microsoft.com/office/2006/metadata/properties" ma:root="true" ma:fieldsID="cf2cc41a438f93ab334311b7a929b82e" ns2:_="">
    <xsd:import namespace="f99c42de-370d-43c6-8db0-5e3ee2d3b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c42de-370d-43c6-8db0-5e3ee2d3b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0F3592-F7AA-41E9-8F15-3A4CE0AA756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99c42de-370d-43c6-8db0-5e3ee2d3bbc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D1241-08F3-452E-9B17-14FD86967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c42de-370d-43c6-8db0-5e3ee2d3b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D770F7-9773-43E4-853C-4C41F09C53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</Template>
  <TotalTime>0</TotalTime>
  <Pages>2</Pages>
  <Words>315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Marino, Melanie</cp:lastModifiedBy>
  <cp:revision>2</cp:revision>
  <cp:lastPrinted>2012-08-29T14:23:00Z</cp:lastPrinted>
  <dcterms:created xsi:type="dcterms:W3CDTF">2026-05-27T10:43:00Z</dcterms:created>
  <dcterms:modified xsi:type="dcterms:W3CDTF">2026-05-27T10:43:00Z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0x0101009FD74A875D444747BBD7712F34E7FC3A</vt:lpwstr>
  </property>
</Properties>
</file>